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7A" w:rsidRPr="009177D7" w:rsidRDefault="00DE3B7A" w:rsidP="00F42418">
      <w:pPr>
        <w:jc w:val="center"/>
        <w:rPr>
          <w:sz w:val="28"/>
          <w:szCs w:val="28"/>
          <w:lang w:val="tt-RU"/>
        </w:rPr>
      </w:pPr>
      <w:r w:rsidRPr="009177D7">
        <w:rPr>
          <w:sz w:val="28"/>
          <w:szCs w:val="28"/>
          <w:lang w:val="tt-RU"/>
        </w:rPr>
        <w:t xml:space="preserve">ПЕРЕЧЕНЬ </w:t>
      </w:r>
    </w:p>
    <w:p w:rsidR="00DE3B7A" w:rsidRPr="0036318B" w:rsidRDefault="00DE3B7A" w:rsidP="00F42418">
      <w:pPr>
        <w:jc w:val="center"/>
        <w:rPr>
          <w:sz w:val="28"/>
          <w:szCs w:val="28"/>
          <w:lang w:val="tt-RU"/>
        </w:rPr>
      </w:pPr>
      <w:r w:rsidRPr="009177D7">
        <w:rPr>
          <w:sz w:val="28"/>
          <w:szCs w:val="28"/>
          <w:lang w:val="tt-RU"/>
        </w:rPr>
        <w:t xml:space="preserve">нормативных  правовых  </w:t>
      </w:r>
      <w:r>
        <w:rPr>
          <w:sz w:val="28"/>
          <w:szCs w:val="28"/>
          <w:lang w:val="tt-RU"/>
        </w:rPr>
        <w:t>актов  Ерсубайкинского</w:t>
      </w:r>
    </w:p>
    <w:p w:rsidR="00DE3B7A" w:rsidRPr="0036318B" w:rsidRDefault="00DE3B7A" w:rsidP="00F42418">
      <w:pPr>
        <w:jc w:val="center"/>
        <w:rPr>
          <w:sz w:val="28"/>
          <w:szCs w:val="28"/>
          <w:lang w:val="tt-RU"/>
        </w:rPr>
      </w:pPr>
      <w:r w:rsidRPr="0036318B">
        <w:rPr>
          <w:sz w:val="28"/>
          <w:szCs w:val="28"/>
          <w:lang w:val="tt-RU"/>
        </w:rPr>
        <w:t>сельского  Исполнительного комитета</w:t>
      </w:r>
    </w:p>
    <w:p w:rsidR="00DE3B7A" w:rsidRPr="0036318B" w:rsidRDefault="00DE3B7A" w:rsidP="00F42418">
      <w:pPr>
        <w:jc w:val="center"/>
        <w:rPr>
          <w:sz w:val="28"/>
          <w:szCs w:val="28"/>
          <w:lang w:val="tt-RU"/>
        </w:rPr>
      </w:pPr>
      <w:r w:rsidRPr="0036318B">
        <w:rPr>
          <w:sz w:val="28"/>
          <w:szCs w:val="28"/>
          <w:lang w:val="tt-RU"/>
        </w:rPr>
        <w:t>Альметьевского  муниципального  района</w:t>
      </w:r>
    </w:p>
    <w:p w:rsidR="00DE3B7A" w:rsidRPr="009177D7" w:rsidRDefault="00DE3B7A" w:rsidP="00F42418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принятых  в 2017 году</w:t>
      </w:r>
    </w:p>
    <w:p w:rsidR="00DE3B7A" w:rsidRPr="009177D7" w:rsidRDefault="00DE3B7A" w:rsidP="00F42418">
      <w:pPr>
        <w:jc w:val="center"/>
        <w:rPr>
          <w:sz w:val="28"/>
          <w:szCs w:val="28"/>
          <w:lang w:val="tt-RU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DE3B7A" w:rsidRPr="009177D7" w:rsidTr="00AD1323">
        <w:tc>
          <w:tcPr>
            <w:tcW w:w="944" w:type="dxa"/>
          </w:tcPr>
          <w:p w:rsidR="00DE3B7A" w:rsidRPr="00476FB4" w:rsidRDefault="00DE3B7A" w:rsidP="00AD1323">
            <w:pPr>
              <w:tabs>
                <w:tab w:val="left" w:pos="2340"/>
              </w:tabs>
              <w:jc w:val="center"/>
              <w:rPr>
                <w:b/>
              </w:rPr>
            </w:pPr>
            <w:r w:rsidRPr="00476FB4">
              <w:rPr>
                <w:b/>
              </w:rPr>
              <w:t>№ пп</w:t>
            </w:r>
          </w:p>
        </w:tc>
        <w:tc>
          <w:tcPr>
            <w:tcW w:w="993" w:type="dxa"/>
          </w:tcPr>
          <w:p w:rsidR="00DE3B7A" w:rsidRPr="00476FB4" w:rsidRDefault="00DE3B7A" w:rsidP="00AD1323">
            <w:pPr>
              <w:tabs>
                <w:tab w:val="left" w:pos="2340"/>
              </w:tabs>
              <w:jc w:val="center"/>
              <w:rPr>
                <w:b/>
              </w:rPr>
            </w:pPr>
            <w:r w:rsidRPr="00476FB4">
              <w:rPr>
                <w:b/>
              </w:rPr>
              <w:t xml:space="preserve">Номер </w:t>
            </w:r>
          </w:p>
        </w:tc>
        <w:tc>
          <w:tcPr>
            <w:tcW w:w="1607" w:type="dxa"/>
          </w:tcPr>
          <w:p w:rsidR="00DE3B7A" w:rsidRPr="00476FB4" w:rsidRDefault="00DE3B7A" w:rsidP="00AD1323">
            <w:pPr>
              <w:tabs>
                <w:tab w:val="left" w:pos="2340"/>
              </w:tabs>
              <w:jc w:val="center"/>
              <w:rPr>
                <w:b/>
              </w:rPr>
            </w:pPr>
            <w:r w:rsidRPr="00476FB4">
              <w:rPr>
                <w:b/>
              </w:rPr>
              <w:t xml:space="preserve">Дата  </w:t>
            </w:r>
          </w:p>
          <w:p w:rsidR="00DE3B7A" w:rsidRPr="00476FB4" w:rsidRDefault="00DE3B7A" w:rsidP="00AD1323">
            <w:pPr>
              <w:tabs>
                <w:tab w:val="left" w:pos="2340"/>
              </w:tabs>
              <w:jc w:val="center"/>
              <w:rPr>
                <w:b/>
              </w:rPr>
            </w:pPr>
            <w:r w:rsidRPr="00476FB4">
              <w:rPr>
                <w:b/>
              </w:rPr>
              <w:t>правового акта</w:t>
            </w:r>
          </w:p>
        </w:tc>
        <w:tc>
          <w:tcPr>
            <w:tcW w:w="4678" w:type="dxa"/>
          </w:tcPr>
          <w:p w:rsidR="00DE3B7A" w:rsidRPr="00476FB4" w:rsidRDefault="00DE3B7A" w:rsidP="00AD1323">
            <w:pPr>
              <w:tabs>
                <w:tab w:val="left" w:pos="2340"/>
              </w:tabs>
              <w:jc w:val="center"/>
              <w:rPr>
                <w:b/>
              </w:rPr>
            </w:pPr>
            <w:r w:rsidRPr="00476FB4">
              <w:rPr>
                <w:b/>
              </w:rPr>
              <w:t>Наименование НПА</w:t>
            </w:r>
          </w:p>
        </w:tc>
        <w:tc>
          <w:tcPr>
            <w:tcW w:w="2693" w:type="dxa"/>
          </w:tcPr>
          <w:p w:rsidR="00DE3B7A" w:rsidRPr="00476FB4" w:rsidRDefault="00DE3B7A" w:rsidP="00AD1323">
            <w:pPr>
              <w:tabs>
                <w:tab w:val="left" w:pos="2340"/>
              </w:tabs>
              <w:jc w:val="both"/>
              <w:rPr>
                <w:b/>
              </w:rPr>
            </w:pPr>
            <w:r w:rsidRPr="00476FB4">
              <w:rPr>
                <w:b/>
              </w:rPr>
              <w:t>Примечание</w:t>
            </w:r>
          </w:p>
        </w:tc>
      </w:tr>
      <w:tr w:rsidR="00DE3B7A" w:rsidRPr="009177D7" w:rsidTr="00AD1323">
        <w:tc>
          <w:tcPr>
            <w:tcW w:w="944" w:type="dxa"/>
          </w:tcPr>
          <w:p w:rsidR="00DE3B7A" w:rsidRPr="00DF4FC8" w:rsidRDefault="00DE3B7A" w:rsidP="00AD1323">
            <w:pPr>
              <w:tabs>
                <w:tab w:val="left" w:pos="2340"/>
              </w:tabs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DE3B7A" w:rsidRPr="00DF4FC8" w:rsidRDefault="00DE3B7A" w:rsidP="00AD1323">
            <w:pPr>
              <w:tabs>
                <w:tab w:val="left" w:pos="2340"/>
              </w:tabs>
              <w:jc w:val="center"/>
            </w:pPr>
            <w:r>
              <w:t>2</w:t>
            </w:r>
          </w:p>
        </w:tc>
        <w:tc>
          <w:tcPr>
            <w:tcW w:w="1607" w:type="dxa"/>
          </w:tcPr>
          <w:p w:rsidR="00DE3B7A" w:rsidRPr="00DF4FC8" w:rsidRDefault="00DE3B7A" w:rsidP="00AD1323">
            <w:pPr>
              <w:tabs>
                <w:tab w:val="left" w:pos="2340"/>
              </w:tabs>
              <w:jc w:val="center"/>
            </w:pPr>
            <w:r>
              <w:t>24.03.2017</w:t>
            </w:r>
          </w:p>
        </w:tc>
        <w:tc>
          <w:tcPr>
            <w:tcW w:w="4678" w:type="dxa"/>
          </w:tcPr>
          <w:p w:rsidR="00DE3B7A" w:rsidRPr="00FD2928" w:rsidRDefault="00DE3B7A" w:rsidP="00AD132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928">
              <w:rPr>
                <w:rFonts w:ascii="Times New Roman" w:hAnsi="Times New Roman"/>
                <w:sz w:val="20"/>
                <w:szCs w:val="20"/>
              </w:rPr>
              <w:t>Об утверждении Положения «Об организации и</w:t>
            </w:r>
          </w:p>
          <w:p w:rsidR="00DE3B7A" w:rsidRPr="00FD2928" w:rsidRDefault="00DE3B7A" w:rsidP="00AD132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928">
              <w:rPr>
                <w:rFonts w:ascii="Times New Roman" w:hAnsi="Times New Roman"/>
                <w:sz w:val="20"/>
                <w:szCs w:val="20"/>
              </w:rPr>
              <w:t>осуществлении первичного воинского учета</w:t>
            </w:r>
          </w:p>
          <w:p w:rsidR="00DE3B7A" w:rsidRPr="00FD2928" w:rsidRDefault="00DE3B7A" w:rsidP="00AD132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928">
              <w:rPr>
                <w:rFonts w:ascii="Times New Roman" w:hAnsi="Times New Roman"/>
                <w:sz w:val="20"/>
                <w:szCs w:val="20"/>
              </w:rPr>
              <w:t>гра</w:t>
            </w:r>
            <w:r>
              <w:rPr>
                <w:rFonts w:ascii="Times New Roman" w:hAnsi="Times New Roman"/>
                <w:sz w:val="20"/>
                <w:szCs w:val="20"/>
              </w:rPr>
              <w:t>ждан на территории Ерсубайкинского</w:t>
            </w:r>
          </w:p>
          <w:p w:rsidR="00DE3B7A" w:rsidRPr="00FD2928" w:rsidRDefault="00DE3B7A" w:rsidP="00AD132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928">
              <w:rPr>
                <w:rFonts w:ascii="Times New Roman" w:hAnsi="Times New Roman"/>
                <w:sz w:val="20"/>
                <w:szCs w:val="20"/>
              </w:rPr>
              <w:t>сельского поселения Альметьевского</w:t>
            </w:r>
          </w:p>
          <w:p w:rsidR="00DE3B7A" w:rsidRPr="00FD2928" w:rsidRDefault="00DE3B7A" w:rsidP="00AD1323">
            <w:pPr>
              <w:pStyle w:val="NoSpacing"/>
              <w:jc w:val="both"/>
              <w:rPr>
                <w:sz w:val="27"/>
                <w:szCs w:val="27"/>
              </w:rPr>
            </w:pPr>
            <w:r w:rsidRPr="00FD2928">
              <w:rPr>
                <w:rFonts w:ascii="Times New Roman" w:hAnsi="Times New Roman"/>
                <w:sz w:val="20"/>
                <w:szCs w:val="20"/>
              </w:rPr>
              <w:t>муниципального района Республики Татарстан</w:t>
            </w:r>
          </w:p>
        </w:tc>
        <w:tc>
          <w:tcPr>
            <w:tcW w:w="2693" w:type="dxa"/>
          </w:tcPr>
          <w:p w:rsidR="00DE3B7A" w:rsidRPr="006E1E10" w:rsidRDefault="00DE3B7A" w:rsidP="00AD132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E3B7A" w:rsidRPr="00315FAB" w:rsidRDefault="00DE3B7A" w:rsidP="00F42418">
      <w:pPr>
        <w:rPr>
          <w:sz w:val="28"/>
          <w:szCs w:val="28"/>
        </w:rPr>
      </w:pPr>
    </w:p>
    <w:p w:rsidR="00DE3B7A" w:rsidRPr="009E01D6" w:rsidRDefault="00DE3B7A" w:rsidP="00F42418"/>
    <w:p w:rsidR="00DE3B7A" w:rsidRDefault="00DE3B7A">
      <w:bookmarkStart w:id="0" w:name="_GoBack"/>
      <w:bookmarkEnd w:id="0"/>
    </w:p>
    <w:sectPr w:rsidR="00DE3B7A" w:rsidSect="00FD292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418"/>
    <w:rsid w:val="00066316"/>
    <w:rsid w:val="00315FAB"/>
    <w:rsid w:val="0036318B"/>
    <w:rsid w:val="00464C26"/>
    <w:rsid w:val="00476FB4"/>
    <w:rsid w:val="006E1E10"/>
    <w:rsid w:val="009177D7"/>
    <w:rsid w:val="009E01D6"/>
    <w:rsid w:val="00AD1323"/>
    <w:rsid w:val="00D527FE"/>
    <w:rsid w:val="00DE3B7A"/>
    <w:rsid w:val="00DF4FC8"/>
    <w:rsid w:val="00DF556D"/>
    <w:rsid w:val="00E16FE8"/>
    <w:rsid w:val="00F42418"/>
    <w:rsid w:val="00FD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41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42418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65</Words>
  <Characters>372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2</cp:revision>
  <dcterms:created xsi:type="dcterms:W3CDTF">2017-03-30T12:21:00Z</dcterms:created>
  <dcterms:modified xsi:type="dcterms:W3CDTF">2017-10-23T10:50:00Z</dcterms:modified>
</cp:coreProperties>
</file>